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7323" w14:textId="0D14746C" w:rsidR="00BA00AB" w:rsidRDefault="000C78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BYGOT</w:t>
      </w:r>
      <w:r>
        <w:rPr>
          <w:rFonts w:cs="Times New Roman"/>
          <w:szCs w:val="24"/>
        </w:rPr>
        <w:t xml:space="preserve">        (fl.1445)</w:t>
      </w:r>
    </w:p>
    <w:p w14:paraId="28752AD6" w14:textId="4FD15E22" w:rsidR="000C782F" w:rsidRDefault="000C78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Causton, Norfolk.</w:t>
      </w:r>
    </w:p>
    <w:p w14:paraId="7BA6D1F3" w14:textId="77777777" w:rsidR="000C782F" w:rsidRDefault="000C782F" w:rsidP="009139A6">
      <w:pPr>
        <w:pStyle w:val="NoSpacing"/>
        <w:rPr>
          <w:rFonts w:cs="Times New Roman"/>
          <w:szCs w:val="24"/>
        </w:rPr>
      </w:pPr>
    </w:p>
    <w:p w14:paraId="7FA594F6" w14:textId="77777777" w:rsidR="000C782F" w:rsidRDefault="000C782F" w:rsidP="009139A6">
      <w:pPr>
        <w:pStyle w:val="NoSpacing"/>
        <w:rPr>
          <w:rFonts w:cs="Times New Roman"/>
          <w:szCs w:val="24"/>
        </w:rPr>
      </w:pPr>
    </w:p>
    <w:p w14:paraId="452B1D08" w14:textId="107C3FF3" w:rsidR="000C782F" w:rsidRDefault="000C78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>He made his Will.</w:t>
      </w:r>
    </w:p>
    <w:p w14:paraId="7417B581" w14:textId="6B7DDEAF" w:rsidR="000C782F" w:rsidRDefault="000C782F" w:rsidP="000C782F">
      <w:pPr>
        <w:pStyle w:val="NoSpacing"/>
        <w:ind w:left="1440"/>
        <w:rPr>
          <w:szCs w:val="24"/>
        </w:rPr>
      </w:pPr>
      <w:r w:rsidRPr="00916FCB">
        <w:rPr>
          <w:rFonts w:cs="Times New Roman"/>
          <w:szCs w:val="24"/>
        </w:rPr>
        <w:t xml:space="preserve">(“Calendar of Lambeth Wills” from “The Genealogist” ed. H.W.Forsyth Harwood, volume XXXIV pub. George Bell and </w:t>
      </w:r>
      <w:r>
        <w:rPr>
          <w:szCs w:val="24"/>
        </w:rPr>
        <w:t>S</w:t>
      </w:r>
      <w:r w:rsidRPr="00916FCB">
        <w:rPr>
          <w:rFonts w:cs="Times New Roman"/>
          <w:szCs w:val="24"/>
        </w:rPr>
        <w:t>ons, 1918, p.</w:t>
      </w:r>
      <w:r>
        <w:rPr>
          <w:szCs w:val="24"/>
        </w:rPr>
        <w:t>150)</w:t>
      </w:r>
    </w:p>
    <w:p w14:paraId="3C9D0971" w14:textId="77777777" w:rsidR="000C782F" w:rsidRDefault="000C782F" w:rsidP="000C782F">
      <w:pPr>
        <w:pStyle w:val="NoSpacing"/>
        <w:rPr>
          <w:szCs w:val="24"/>
        </w:rPr>
      </w:pPr>
    </w:p>
    <w:p w14:paraId="1D292672" w14:textId="77777777" w:rsidR="000C782F" w:rsidRDefault="000C782F" w:rsidP="000C782F">
      <w:pPr>
        <w:pStyle w:val="NoSpacing"/>
        <w:rPr>
          <w:szCs w:val="24"/>
        </w:rPr>
      </w:pPr>
    </w:p>
    <w:p w14:paraId="0169765E" w14:textId="494A810C" w:rsidR="000C782F" w:rsidRPr="000C782F" w:rsidRDefault="000C782F" w:rsidP="000C782F">
      <w:pPr>
        <w:pStyle w:val="NoSpacing"/>
        <w:rPr>
          <w:rFonts w:cs="Times New Roman"/>
          <w:szCs w:val="24"/>
        </w:rPr>
      </w:pPr>
      <w:r>
        <w:rPr>
          <w:szCs w:val="24"/>
        </w:rPr>
        <w:t>21 November 2023</w:t>
      </w:r>
    </w:p>
    <w:sectPr w:rsidR="000C782F" w:rsidRPr="000C78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E6834" w14:textId="77777777" w:rsidR="000C782F" w:rsidRDefault="000C782F" w:rsidP="009139A6">
      <w:r>
        <w:separator/>
      </w:r>
    </w:p>
  </w:endnote>
  <w:endnote w:type="continuationSeparator" w:id="0">
    <w:p w14:paraId="31AC38DA" w14:textId="77777777" w:rsidR="000C782F" w:rsidRDefault="000C78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C9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C4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38C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2C46F" w14:textId="77777777" w:rsidR="000C782F" w:rsidRDefault="000C782F" w:rsidP="009139A6">
      <w:r>
        <w:separator/>
      </w:r>
    </w:p>
  </w:footnote>
  <w:footnote w:type="continuationSeparator" w:id="0">
    <w:p w14:paraId="77722CF1" w14:textId="77777777" w:rsidR="000C782F" w:rsidRDefault="000C78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F8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4D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AEF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2F"/>
    <w:rsid w:val="000666E0"/>
    <w:rsid w:val="000C782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78F6E"/>
  <w15:chartTrackingRefBased/>
  <w15:docId w15:val="{92703905-D7AF-421C-8EBD-1ADA5107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2023-11-21T20:06:00Z</dcterms:created>
  <dcterms:modified xsi:type="dcterms:W3CDTF">2023-11-21T20:09:00Z</dcterms:modified>
</cp:coreProperties>
</file>